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3345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373B95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373B95">
              <w:t>апреля</w:t>
            </w:r>
            <w:r>
              <w:t xml:space="preserve"> 20</w:t>
            </w:r>
            <w:r w:rsidR="00E62846">
              <w:t>2</w:t>
            </w:r>
            <w:r w:rsidR="00A8139F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373B95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A8139F">
              <w:rPr>
                <w:sz w:val="20"/>
                <w:szCs w:val="20"/>
              </w:rPr>
              <w:t>0</w:t>
            </w:r>
            <w:r w:rsidR="00373B95">
              <w:rPr>
                <w:sz w:val="20"/>
                <w:szCs w:val="20"/>
              </w:rPr>
              <w:t>4</w:t>
            </w:r>
            <w:r w:rsidR="00A8139F">
              <w:rPr>
                <w:sz w:val="20"/>
                <w:szCs w:val="20"/>
              </w:rPr>
              <w:t>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A1176F" w:rsidP="00E707B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145F83">
              <w:rPr>
                <w:sz w:val="20"/>
                <w:szCs w:val="20"/>
              </w:rPr>
              <w:t>.05.2026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485FE5">
            <w:pPr>
              <w:pStyle w:val="ConsPlusNormal"/>
            </w:pPr>
            <w:r>
              <w:t xml:space="preserve">Наименование главного распорядителя бюджетных средств </w:t>
            </w:r>
          </w:p>
        </w:tc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145F83" w:rsidP="00145F83">
            <w:pPr>
              <w:jc w:val="center"/>
            </w:pPr>
            <w:r>
              <w:t xml:space="preserve">Комитет по финансам </w:t>
            </w:r>
            <w:proofErr w:type="gramStart"/>
            <w:r>
              <w:t>г</w:t>
            </w:r>
            <w:proofErr w:type="gramEnd"/>
            <w:r>
              <w:t>. Рубцовска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4B3D0E" w:rsidRDefault="00B370B0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</w:t>
            </w:r>
            <w:r w:rsidR="009274E4" w:rsidRPr="004B3D0E">
              <w:rPr>
                <w:sz w:val="20"/>
                <w:szCs w:val="20"/>
              </w:rPr>
              <w:t>Развитие культуры города Рубцовска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4B3D0E" w:rsidRDefault="009274E4" w:rsidP="009274E4">
            <w:pPr>
              <w:pStyle w:val="ConsPlusNormal"/>
              <w:rPr>
                <w:sz w:val="20"/>
                <w:szCs w:val="20"/>
              </w:rPr>
            </w:pPr>
            <w:r w:rsidRPr="004B3D0E">
              <w:rPr>
                <w:sz w:val="20"/>
                <w:szCs w:val="20"/>
              </w:rPr>
              <w:t>057080128000Р6053612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F03049" w:rsidRDefault="00E62846" w:rsidP="004B3D0E">
            <w:pPr>
              <w:pStyle w:val="ConsPlusNormal"/>
              <w:ind w:left="397"/>
              <w:rPr>
                <w:sz w:val="20"/>
                <w:szCs w:val="20"/>
              </w:rPr>
            </w:pPr>
            <w:r w:rsidRPr="00F03049">
              <w:rPr>
                <w:sz w:val="20"/>
                <w:szCs w:val="20"/>
              </w:rPr>
              <w:t>Проведение культурно-массовых мероприятий</w:t>
            </w:r>
          </w:p>
          <w:p w:rsidR="00E62846" w:rsidRDefault="00E62846" w:rsidP="004B3D0E">
            <w:pPr>
              <w:pStyle w:val="ConsPlusNormal"/>
              <w:ind w:left="397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9274E4" w:rsidRDefault="009274E4" w:rsidP="008A4DC3">
            <w:pPr>
              <w:pStyle w:val="ConsPlusNormal"/>
              <w:rPr>
                <w:sz w:val="20"/>
                <w:szCs w:val="20"/>
              </w:rPr>
            </w:pPr>
            <w:r w:rsidRPr="009274E4">
              <w:rPr>
                <w:sz w:val="20"/>
                <w:szCs w:val="20"/>
              </w:rPr>
              <w:t>28000Р6053</w:t>
            </w:r>
          </w:p>
        </w:tc>
      </w:tr>
      <w:tr w:rsidR="00E73603" w:rsidTr="00E62846">
        <w:tblPrEx>
          <w:tblBorders>
            <w:insideV w:val="none" w:sz="0" w:space="0" w:color="auto"/>
          </w:tblBorders>
        </w:tblPrEx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F03049" w:rsidRDefault="00E62846" w:rsidP="008A4DC3">
            <w:pPr>
              <w:pStyle w:val="ConsPlusNormal"/>
              <w:rPr>
                <w:sz w:val="20"/>
                <w:szCs w:val="20"/>
              </w:rPr>
            </w:pPr>
            <w:r w:rsidRPr="00F03049">
              <w:rPr>
                <w:sz w:val="20"/>
                <w:szCs w:val="20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Результат предоставления субсидии 1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891"/>
            <w:bookmarkEnd w:id="1"/>
            <w:r w:rsidRPr="00631B09">
              <w:rPr>
                <w:sz w:val="24"/>
                <w:szCs w:val="24"/>
              </w:rPr>
              <w:t>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1A047D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2" w:name="P894"/>
            <w:bookmarkEnd w:id="2"/>
            <w:r w:rsidRPr="00631B09">
              <w:rPr>
                <w:sz w:val="24"/>
                <w:szCs w:val="24"/>
              </w:rPr>
              <w:t>1.1.1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1A047D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631B0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3" w:name="P900"/>
            <w:bookmarkEnd w:id="3"/>
            <w:r w:rsidRPr="00631B09">
              <w:rPr>
                <w:sz w:val="24"/>
                <w:szCs w:val="24"/>
              </w:rPr>
              <w:t>1.1.3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631B0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4" w:name="P903"/>
            <w:bookmarkEnd w:id="4"/>
            <w:r w:rsidRPr="00631B09">
              <w:rPr>
                <w:sz w:val="24"/>
                <w:szCs w:val="24"/>
              </w:rPr>
              <w:t>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1A047D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5" w:name="P906"/>
            <w:bookmarkEnd w:id="5"/>
            <w:r w:rsidRPr="00631B09">
              <w:rPr>
                <w:sz w:val="24"/>
                <w:szCs w:val="24"/>
              </w:rPr>
              <w:t>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6" w:name="P909"/>
            <w:bookmarkEnd w:id="6"/>
            <w:r w:rsidRPr="00631B09">
              <w:rPr>
                <w:sz w:val="24"/>
                <w:szCs w:val="24"/>
              </w:rPr>
              <w:t>1.3.1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7" w:name="P912"/>
            <w:bookmarkEnd w:id="7"/>
            <w:r w:rsidRPr="00631B09">
              <w:rPr>
                <w:sz w:val="24"/>
                <w:szCs w:val="24"/>
              </w:rPr>
              <w:t>1.3.2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8" w:name="P915"/>
            <w:bookmarkEnd w:id="8"/>
            <w:r w:rsidRPr="00631B09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1A047D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9" w:name="P918"/>
            <w:bookmarkEnd w:id="9"/>
            <w:r w:rsidRPr="00631B09">
              <w:rPr>
                <w:sz w:val="24"/>
                <w:szCs w:val="24"/>
              </w:rPr>
              <w:t>1.4.1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1A047D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0" w:name="P921"/>
            <w:bookmarkEnd w:id="10"/>
            <w:r w:rsidRPr="00631B09">
              <w:rPr>
                <w:sz w:val="24"/>
                <w:szCs w:val="24"/>
              </w:rPr>
              <w:t>1.4.2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11" w:name="P964"/>
      <w:bookmarkEnd w:id="11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93"/>
        <w:gridCol w:w="907"/>
        <w:gridCol w:w="907"/>
        <w:gridCol w:w="907"/>
        <w:gridCol w:w="826"/>
        <w:gridCol w:w="440"/>
        <w:gridCol w:w="709"/>
        <w:gridCol w:w="764"/>
        <w:gridCol w:w="709"/>
        <w:gridCol w:w="764"/>
        <w:gridCol w:w="764"/>
        <w:gridCol w:w="796"/>
        <w:gridCol w:w="645"/>
        <w:gridCol w:w="1332"/>
        <w:gridCol w:w="939"/>
        <w:gridCol w:w="1082"/>
        <w:gridCol w:w="790"/>
        <w:gridCol w:w="790"/>
      </w:tblGrid>
      <w:tr w:rsidR="004C22C2" w:rsidRPr="007F09D2" w:rsidTr="004C22C2">
        <w:tc>
          <w:tcPr>
            <w:tcW w:w="119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0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0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0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266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506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977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21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580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961D3D" w:rsidRPr="007F09D2" w:rsidTr="004C22C2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2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4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473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473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6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79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45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3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39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08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79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79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961D3D" w:rsidRPr="007F09D2" w:rsidTr="004C22C2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0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961D3D" w:rsidRPr="007F09D2" w:rsidTr="004C22C2">
        <w:tc>
          <w:tcPr>
            <w:tcW w:w="119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992"/>
            <w:bookmarkEnd w:id="12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0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993"/>
            <w:bookmarkEnd w:id="13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0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0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2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996"/>
            <w:bookmarkEnd w:id="14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4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997"/>
            <w:bookmarkEnd w:id="15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998"/>
            <w:bookmarkEnd w:id="16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999"/>
            <w:bookmarkEnd w:id="17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0"/>
            <w:bookmarkEnd w:id="18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9" w:name="P1001"/>
            <w:bookmarkEnd w:id="19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6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0" w:name="P1002"/>
            <w:bookmarkEnd w:id="20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79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1" w:name="P1003"/>
            <w:bookmarkEnd w:id="21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45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2" w:name="P1004"/>
            <w:bookmarkEnd w:id="22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3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3" w:name="P1005"/>
            <w:bookmarkEnd w:id="23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39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4" w:name="P1006"/>
            <w:bookmarkEnd w:id="24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08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5" w:name="P1007"/>
            <w:bookmarkEnd w:id="25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79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6" w:name="P1008"/>
            <w:bookmarkEnd w:id="26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79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7" w:name="P1009"/>
            <w:bookmarkEnd w:id="27"/>
            <w:r w:rsidRPr="007F09D2">
              <w:rPr>
                <w:sz w:val="20"/>
                <w:szCs w:val="20"/>
              </w:rPr>
              <w:t>18</w:t>
            </w:r>
          </w:p>
        </w:tc>
      </w:tr>
      <w:tr w:rsidR="00961D3D" w:rsidRPr="007F09D2" w:rsidTr="004C22C2">
        <w:tc>
          <w:tcPr>
            <w:tcW w:w="2100" w:type="dxa"/>
            <w:gridSpan w:val="2"/>
            <w:vAlign w:val="center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</w:t>
            </w:r>
          </w:p>
        </w:tc>
        <w:tc>
          <w:tcPr>
            <w:tcW w:w="907" w:type="dxa"/>
            <w:vAlign w:val="center"/>
          </w:tcPr>
          <w:p w:rsidR="00E73603" w:rsidRPr="007F09D2" w:rsidRDefault="007F09D2" w:rsidP="007F09D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center"/>
          </w:tcPr>
          <w:p w:rsidR="00E73603" w:rsidRPr="007F09D2" w:rsidRDefault="007F09D2" w:rsidP="007F09D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center"/>
          </w:tcPr>
          <w:p w:rsidR="00E73603" w:rsidRPr="007F09D2" w:rsidRDefault="007F09D2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E73603" w:rsidRPr="007F09D2" w:rsidRDefault="007F09D2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E73603" w:rsidRPr="007F09D2" w:rsidRDefault="001A047D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64" w:type="dxa"/>
            <w:vAlign w:val="center"/>
          </w:tcPr>
          <w:p w:rsidR="00E73603" w:rsidRPr="007F09D2" w:rsidRDefault="001A047D" w:rsidP="00F143CF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  <w:vAlign w:val="center"/>
          </w:tcPr>
          <w:p w:rsidR="00E73603" w:rsidRPr="007F09D2" w:rsidRDefault="001A047D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4" w:type="dxa"/>
            <w:vAlign w:val="center"/>
          </w:tcPr>
          <w:p w:rsidR="00E73603" w:rsidRPr="007F09D2" w:rsidRDefault="001A047D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4" w:type="dxa"/>
            <w:vAlign w:val="center"/>
          </w:tcPr>
          <w:p w:rsidR="00E73603" w:rsidRPr="007F09D2" w:rsidRDefault="001A047D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96" w:type="dxa"/>
            <w:vAlign w:val="center"/>
          </w:tcPr>
          <w:p w:rsidR="00E73603" w:rsidRPr="007F09D2" w:rsidRDefault="007F09D2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645" w:type="dxa"/>
            <w:vAlign w:val="center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32" w:type="dxa"/>
            <w:vAlign w:val="center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39" w:type="dxa"/>
            <w:vAlign w:val="center"/>
          </w:tcPr>
          <w:p w:rsidR="00E73603" w:rsidRPr="007F09D2" w:rsidRDefault="001A047D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4190000,0</w:t>
            </w:r>
          </w:p>
        </w:tc>
        <w:tc>
          <w:tcPr>
            <w:tcW w:w="1082" w:type="dxa"/>
            <w:vAlign w:val="center"/>
          </w:tcPr>
          <w:p w:rsidR="00E73603" w:rsidRPr="007F09D2" w:rsidRDefault="007F09D2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790" w:type="dxa"/>
            <w:vAlign w:val="center"/>
          </w:tcPr>
          <w:p w:rsidR="00E73603" w:rsidRPr="00F83EAB" w:rsidRDefault="00F83EAB" w:rsidP="008A4DC3">
            <w:pPr>
              <w:pStyle w:val="ConsPlusNormal"/>
              <w:rPr>
                <w:sz w:val="20"/>
                <w:szCs w:val="20"/>
              </w:rPr>
            </w:pPr>
            <w:r w:rsidRPr="00F83EAB">
              <w:rPr>
                <w:sz w:val="20"/>
                <w:szCs w:val="20"/>
              </w:rPr>
              <w:t>496320,10</w:t>
            </w:r>
          </w:p>
        </w:tc>
        <w:tc>
          <w:tcPr>
            <w:tcW w:w="790" w:type="dxa"/>
            <w:vAlign w:val="center"/>
          </w:tcPr>
          <w:p w:rsidR="00E73603" w:rsidRPr="00F83EAB" w:rsidRDefault="00F83EAB" w:rsidP="00961D3D">
            <w:pPr>
              <w:pStyle w:val="ConsPlusNormal"/>
              <w:rPr>
                <w:sz w:val="20"/>
                <w:szCs w:val="20"/>
              </w:rPr>
            </w:pPr>
            <w:r w:rsidRPr="00F83EAB">
              <w:rPr>
                <w:sz w:val="20"/>
                <w:szCs w:val="20"/>
              </w:rPr>
              <w:t>496320,10</w:t>
            </w:r>
          </w:p>
        </w:tc>
      </w:tr>
      <w:tr w:rsidR="00A8139F" w:rsidRPr="007F09D2" w:rsidTr="004C22C2">
        <w:tc>
          <w:tcPr>
            <w:tcW w:w="1193" w:type="dxa"/>
            <w:vMerge w:val="restart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«ДК «Тракторостроитель»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проведение культурно-массовых меропри</w:t>
            </w:r>
            <w:r>
              <w:rPr>
                <w:sz w:val="20"/>
                <w:szCs w:val="20"/>
              </w:rPr>
              <w:lastRenderedPageBreak/>
              <w:t>ятий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1A047D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64" w:type="dxa"/>
            <w:vAlign w:val="center"/>
          </w:tcPr>
          <w:p w:rsidR="00A8139F" w:rsidRPr="007F09D2" w:rsidRDefault="001A047D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709" w:type="dxa"/>
            <w:vAlign w:val="center"/>
          </w:tcPr>
          <w:p w:rsidR="00A8139F" w:rsidRPr="007F09D2" w:rsidRDefault="001A047D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4" w:type="dxa"/>
            <w:vAlign w:val="center"/>
          </w:tcPr>
          <w:p w:rsidR="00A8139F" w:rsidRPr="007F09D2" w:rsidRDefault="001A047D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4" w:type="dxa"/>
            <w:vAlign w:val="center"/>
          </w:tcPr>
          <w:p w:rsidR="00A8139F" w:rsidRPr="007F09D2" w:rsidRDefault="001A047D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96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1A047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</w:t>
            </w:r>
            <w:r w:rsidR="001A047D">
              <w:rPr>
                <w:sz w:val="20"/>
                <w:szCs w:val="20"/>
              </w:rPr>
              <w:t>6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1A047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</w:t>
            </w:r>
            <w:r w:rsidR="001A047D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vAlign w:val="center"/>
          </w:tcPr>
          <w:p w:rsidR="00A8139F" w:rsidRPr="007F09D2" w:rsidRDefault="001A047D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2310000,00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1A047D" w:rsidP="00A14FA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480120,10</w:t>
            </w:r>
          </w:p>
        </w:tc>
        <w:tc>
          <w:tcPr>
            <w:tcW w:w="790" w:type="dxa"/>
            <w:vAlign w:val="center"/>
          </w:tcPr>
          <w:p w:rsidR="00A8139F" w:rsidRPr="007F09D2" w:rsidRDefault="001A047D" w:rsidP="00A14FA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480120,10</w:t>
            </w:r>
          </w:p>
        </w:tc>
      </w:tr>
      <w:tr w:rsidR="00A8139F" w:rsidRPr="007F09D2" w:rsidTr="004C22C2"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4C22C2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1A047D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1A047D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4" w:type="dxa"/>
            <w:vAlign w:val="center"/>
          </w:tcPr>
          <w:p w:rsidR="00A8139F" w:rsidRPr="007F09D2" w:rsidRDefault="001A047D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96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1A047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</w:t>
            </w:r>
            <w:r w:rsidR="001A047D">
              <w:rPr>
                <w:sz w:val="20"/>
                <w:szCs w:val="20"/>
              </w:rPr>
              <w:t>6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1A047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</w:t>
            </w:r>
            <w:r w:rsidR="001A047D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8139F" w:rsidRPr="007F09D2" w:rsidTr="003710E1">
        <w:trPr>
          <w:trHeight w:val="2417"/>
        </w:trPr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371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КТ-0000000002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1A047D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6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1A047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</w:t>
            </w:r>
            <w:r w:rsidR="001A047D">
              <w:rPr>
                <w:sz w:val="20"/>
                <w:szCs w:val="20"/>
              </w:rPr>
              <w:t>6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1A047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</w:t>
            </w:r>
            <w:r w:rsidR="001A047D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8139F" w:rsidRPr="007F09D2" w:rsidTr="003710E1">
        <w:trPr>
          <w:trHeight w:val="425"/>
        </w:trPr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371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КТ-0000000003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1A047D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6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1A047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</w:t>
            </w:r>
            <w:r w:rsidR="001A047D">
              <w:rPr>
                <w:sz w:val="20"/>
                <w:szCs w:val="20"/>
              </w:rPr>
              <w:t>6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1A047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</w:t>
            </w:r>
            <w:r w:rsidR="001A047D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8139F" w:rsidRPr="007F09D2" w:rsidTr="00457233">
        <w:trPr>
          <w:trHeight w:val="451"/>
        </w:trPr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</w:t>
            </w:r>
            <w:r>
              <w:rPr>
                <w:sz w:val="20"/>
                <w:szCs w:val="20"/>
              </w:rPr>
              <w:lastRenderedPageBreak/>
              <w:t>мероприятия</w:t>
            </w:r>
          </w:p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3710E1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КТ-0000000004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1A047D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6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1A047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</w:t>
            </w:r>
            <w:r w:rsidR="001A047D">
              <w:rPr>
                <w:sz w:val="20"/>
                <w:szCs w:val="20"/>
              </w:rPr>
              <w:t>6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1A047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</w:t>
            </w:r>
            <w:r w:rsidR="001A047D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8139F" w:rsidRPr="007F09D2" w:rsidTr="00D163FE">
        <w:tc>
          <w:tcPr>
            <w:tcW w:w="1193" w:type="dxa"/>
            <w:vMerge w:val="restart"/>
            <w:vAlign w:val="center"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МБУ</w:t>
            </w:r>
            <w:proofErr w:type="spellEnd"/>
            <w:r>
              <w:rPr>
                <w:sz w:val="20"/>
                <w:szCs w:val="20"/>
              </w:rPr>
              <w:t xml:space="preserve"> «ДК «</w:t>
            </w:r>
            <w:proofErr w:type="spellStart"/>
            <w:r>
              <w:rPr>
                <w:sz w:val="20"/>
                <w:szCs w:val="20"/>
              </w:rPr>
              <w:t>Алтайсельмаш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D163FE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проведение культурно-массовых мероприятий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D163F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D163FE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F83EAB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64" w:type="dxa"/>
            <w:vAlign w:val="center"/>
          </w:tcPr>
          <w:p w:rsidR="00A8139F" w:rsidRPr="007F09D2" w:rsidRDefault="00F83EAB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vAlign w:val="center"/>
          </w:tcPr>
          <w:p w:rsidR="00A8139F" w:rsidRPr="007F09D2" w:rsidRDefault="00F83EAB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4" w:type="dxa"/>
            <w:vAlign w:val="center"/>
          </w:tcPr>
          <w:p w:rsidR="00A8139F" w:rsidRPr="007F09D2" w:rsidRDefault="00F83EAB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4" w:type="dxa"/>
            <w:vAlign w:val="center"/>
          </w:tcPr>
          <w:p w:rsidR="00A8139F" w:rsidRPr="007F09D2" w:rsidRDefault="00F83EAB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96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F83EA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</w:t>
            </w:r>
            <w:r w:rsidR="00F83EAB">
              <w:rPr>
                <w:sz w:val="20"/>
                <w:szCs w:val="20"/>
              </w:rPr>
              <w:t>6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F83EA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</w:t>
            </w:r>
            <w:r w:rsidR="00F83EAB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vAlign w:val="center"/>
          </w:tcPr>
          <w:p w:rsidR="00A8139F" w:rsidRPr="007F09D2" w:rsidRDefault="00F83EAB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1880000</w:t>
            </w:r>
            <w:r w:rsidR="00A8139F">
              <w:rPr>
                <w:sz w:val="20"/>
                <w:szCs w:val="20"/>
              </w:rPr>
              <w:t>,00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BA1891" w:rsidP="00F83EA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83EAB">
              <w:rPr>
                <w:sz w:val="20"/>
                <w:szCs w:val="20"/>
              </w:rPr>
              <w:t>620</w:t>
            </w:r>
            <w:r>
              <w:rPr>
                <w:sz w:val="20"/>
                <w:szCs w:val="20"/>
              </w:rPr>
              <w:t>0,00</w:t>
            </w:r>
          </w:p>
        </w:tc>
        <w:tc>
          <w:tcPr>
            <w:tcW w:w="790" w:type="dxa"/>
            <w:vAlign w:val="center"/>
          </w:tcPr>
          <w:p w:rsidR="00A8139F" w:rsidRPr="007F09D2" w:rsidRDefault="00F83EAB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16200,00</w:t>
            </w:r>
          </w:p>
        </w:tc>
      </w:tr>
      <w:tr w:rsidR="00A8139F" w:rsidRPr="007F09D2" w:rsidTr="00D163FE"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D163FE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D163FE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D163FE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F83EAB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F83EAB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4" w:type="dxa"/>
            <w:vAlign w:val="center"/>
          </w:tcPr>
          <w:p w:rsidR="00A8139F" w:rsidRPr="007F09D2" w:rsidRDefault="00F83EAB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96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F83EA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</w:t>
            </w:r>
            <w:r w:rsidR="00F83EAB">
              <w:rPr>
                <w:sz w:val="20"/>
                <w:szCs w:val="20"/>
              </w:rPr>
              <w:t>6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F83EA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</w:t>
            </w:r>
            <w:r w:rsidR="00F83EAB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8139F" w:rsidRPr="007F09D2" w:rsidTr="00054CB1">
        <w:trPr>
          <w:trHeight w:val="439"/>
        </w:trPr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C4632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КТ-0000000002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F83EAB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6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F83EA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</w:t>
            </w:r>
            <w:r w:rsidR="00F83EAB">
              <w:rPr>
                <w:sz w:val="20"/>
                <w:szCs w:val="20"/>
              </w:rPr>
              <w:t>6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F83EA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</w:t>
            </w:r>
            <w:r w:rsidR="00F83EAB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8139F" w:rsidRPr="007F09D2" w:rsidTr="00350DE0">
        <w:trPr>
          <w:trHeight w:val="475"/>
        </w:trPr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культурно-массовые мероприятия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C4632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КТ-0000000003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Услуги оказаны (работы </w:t>
            </w:r>
            <w:r>
              <w:rPr>
                <w:sz w:val="20"/>
                <w:szCs w:val="20"/>
              </w:rPr>
              <w:lastRenderedPageBreak/>
              <w:t>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F83EAB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6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F83EA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</w:t>
            </w:r>
            <w:r w:rsidR="00F83EAB">
              <w:rPr>
                <w:sz w:val="20"/>
                <w:szCs w:val="20"/>
              </w:rPr>
              <w:t>6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F83EA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</w:t>
            </w:r>
            <w:r w:rsidR="00F83EAB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A8139F" w:rsidRPr="007F09D2" w:rsidTr="00BF4C78">
        <w:trPr>
          <w:trHeight w:val="438"/>
        </w:trPr>
        <w:tc>
          <w:tcPr>
            <w:tcW w:w="0" w:type="auto"/>
            <w:vMerge/>
          </w:tcPr>
          <w:p w:rsidR="00A8139F" w:rsidRPr="007F09D2" w:rsidRDefault="00A8139F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C4632F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КТ-0000000004</w:t>
            </w:r>
          </w:p>
        </w:tc>
        <w:tc>
          <w:tcPr>
            <w:tcW w:w="907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26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0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F83EAB" w:rsidP="00884EA5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:rsidR="00A8139F" w:rsidRPr="007F09D2" w:rsidRDefault="00A8139F" w:rsidP="00884EA5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96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45" w:type="dxa"/>
            <w:vAlign w:val="center"/>
          </w:tcPr>
          <w:p w:rsidR="00A8139F" w:rsidRPr="007F09D2" w:rsidRDefault="00A8139F" w:rsidP="00F83EA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</w:t>
            </w:r>
            <w:r w:rsidR="00F83EAB">
              <w:rPr>
                <w:sz w:val="20"/>
                <w:szCs w:val="20"/>
              </w:rPr>
              <w:t>6</w:t>
            </w:r>
          </w:p>
        </w:tc>
        <w:tc>
          <w:tcPr>
            <w:tcW w:w="1332" w:type="dxa"/>
            <w:vAlign w:val="center"/>
          </w:tcPr>
          <w:p w:rsidR="00A8139F" w:rsidRPr="007F09D2" w:rsidRDefault="00A8139F" w:rsidP="00F83EAB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</w:t>
            </w:r>
            <w:r w:rsidR="00F83EAB">
              <w:rPr>
                <w:sz w:val="20"/>
                <w:szCs w:val="20"/>
              </w:rPr>
              <w:t>6</w:t>
            </w:r>
          </w:p>
        </w:tc>
        <w:tc>
          <w:tcPr>
            <w:tcW w:w="939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082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90" w:type="dxa"/>
            <w:vAlign w:val="center"/>
          </w:tcPr>
          <w:p w:rsidR="00A8139F" w:rsidRPr="007F09D2" w:rsidRDefault="00A8139F" w:rsidP="00884EA5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BF0" w:rsidRDefault="00063BF0">
      <w:r>
        <w:separator/>
      </w:r>
    </w:p>
  </w:endnote>
  <w:endnote w:type="continuationSeparator" w:id="0">
    <w:p w:rsidR="00063BF0" w:rsidRDefault="00063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FE" w:rsidRDefault="00FD68A6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163F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63FE" w:rsidRDefault="00D163FE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FE" w:rsidRDefault="00D163FE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BF0" w:rsidRDefault="00063BF0">
      <w:r>
        <w:separator/>
      </w:r>
    </w:p>
  </w:footnote>
  <w:footnote w:type="continuationSeparator" w:id="0">
    <w:p w:rsidR="00063BF0" w:rsidRDefault="00063B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FE" w:rsidRDefault="00D163FE">
    <w:pPr>
      <w:pStyle w:val="a5"/>
      <w:jc w:val="right"/>
    </w:pPr>
  </w:p>
  <w:p w:rsidR="00D163FE" w:rsidRDefault="00D163F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FE" w:rsidRDefault="00FD68A6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163F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163FE" w:rsidRDefault="00D163FE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3FE" w:rsidRDefault="00FD68A6">
    <w:pPr>
      <w:pStyle w:val="a5"/>
      <w:jc w:val="right"/>
    </w:pPr>
    <w:fldSimple w:instr=" PAGE   \* MERGEFORMAT ">
      <w:r w:rsidR="00A1176F">
        <w:rPr>
          <w:noProof/>
        </w:rPr>
        <w:t>7</w:t>
      </w:r>
    </w:fldSimple>
  </w:p>
  <w:p w:rsidR="00D163FE" w:rsidRDefault="00D163FE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407D"/>
    <w:rsid w:val="000463C8"/>
    <w:rsid w:val="00047091"/>
    <w:rsid w:val="0004786C"/>
    <w:rsid w:val="00055601"/>
    <w:rsid w:val="000617A2"/>
    <w:rsid w:val="000625D8"/>
    <w:rsid w:val="00062BA2"/>
    <w:rsid w:val="0006354C"/>
    <w:rsid w:val="00063BF0"/>
    <w:rsid w:val="0006597C"/>
    <w:rsid w:val="00074368"/>
    <w:rsid w:val="000827F5"/>
    <w:rsid w:val="00082A88"/>
    <w:rsid w:val="00092182"/>
    <w:rsid w:val="0009291D"/>
    <w:rsid w:val="0009440F"/>
    <w:rsid w:val="0009636E"/>
    <w:rsid w:val="000A1447"/>
    <w:rsid w:val="000A79D1"/>
    <w:rsid w:val="000B1C7A"/>
    <w:rsid w:val="000B437E"/>
    <w:rsid w:val="000B5659"/>
    <w:rsid w:val="000B6F00"/>
    <w:rsid w:val="000B72B2"/>
    <w:rsid w:val="000B76A7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25112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45F83"/>
    <w:rsid w:val="001517BB"/>
    <w:rsid w:val="00157ECF"/>
    <w:rsid w:val="001673EE"/>
    <w:rsid w:val="00172452"/>
    <w:rsid w:val="00172582"/>
    <w:rsid w:val="00184A4B"/>
    <w:rsid w:val="00185FB1"/>
    <w:rsid w:val="001904D2"/>
    <w:rsid w:val="0019624B"/>
    <w:rsid w:val="001A047D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63C6"/>
    <w:rsid w:val="0026053C"/>
    <w:rsid w:val="0026113D"/>
    <w:rsid w:val="00261C42"/>
    <w:rsid w:val="0026218E"/>
    <w:rsid w:val="00262849"/>
    <w:rsid w:val="00262F7D"/>
    <w:rsid w:val="0026316E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3124F"/>
    <w:rsid w:val="00334406"/>
    <w:rsid w:val="003358CA"/>
    <w:rsid w:val="0034202B"/>
    <w:rsid w:val="00345033"/>
    <w:rsid w:val="003460C8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0AC6"/>
    <w:rsid w:val="00364056"/>
    <w:rsid w:val="00365321"/>
    <w:rsid w:val="00365963"/>
    <w:rsid w:val="00365BA8"/>
    <w:rsid w:val="00367C8F"/>
    <w:rsid w:val="003710E1"/>
    <w:rsid w:val="0037285F"/>
    <w:rsid w:val="00372BAA"/>
    <w:rsid w:val="00373B95"/>
    <w:rsid w:val="003740AA"/>
    <w:rsid w:val="00377A36"/>
    <w:rsid w:val="00377C0A"/>
    <w:rsid w:val="00380CA5"/>
    <w:rsid w:val="003815D3"/>
    <w:rsid w:val="00381ED2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52BE"/>
    <w:rsid w:val="004354E4"/>
    <w:rsid w:val="00440CBF"/>
    <w:rsid w:val="00445F0B"/>
    <w:rsid w:val="00445FA4"/>
    <w:rsid w:val="004461C1"/>
    <w:rsid w:val="00446722"/>
    <w:rsid w:val="004470F3"/>
    <w:rsid w:val="00450BB9"/>
    <w:rsid w:val="00453642"/>
    <w:rsid w:val="0045382D"/>
    <w:rsid w:val="00454D79"/>
    <w:rsid w:val="00460BAB"/>
    <w:rsid w:val="004638A6"/>
    <w:rsid w:val="00464C62"/>
    <w:rsid w:val="00464CFE"/>
    <w:rsid w:val="00465665"/>
    <w:rsid w:val="004701BE"/>
    <w:rsid w:val="00471FE3"/>
    <w:rsid w:val="0047269E"/>
    <w:rsid w:val="0047485A"/>
    <w:rsid w:val="00474D78"/>
    <w:rsid w:val="00475436"/>
    <w:rsid w:val="00480943"/>
    <w:rsid w:val="00482335"/>
    <w:rsid w:val="00482E64"/>
    <w:rsid w:val="00485FE5"/>
    <w:rsid w:val="00491F2F"/>
    <w:rsid w:val="0049210F"/>
    <w:rsid w:val="00492346"/>
    <w:rsid w:val="00495CA3"/>
    <w:rsid w:val="0049688B"/>
    <w:rsid w:val="004B21B9"/>
    <w:rsid w:val="004B2F07"/>
    <w:rsid w:val="004B3D0E"/>
    <w:rsid w:val="004B4A2E"/>
    <w:rsid w:val="004B7DA4"/>
    <w:rsid w:val="004C22C2"/>
    <w:rsid w:val="004C7552"/>
    <w:rsid w:val="004C7FA5"/>
    <w:rsid w:val="004D0D18"/>
    <w:rsid w:val="004D2902"/>
    <w:rsid w:val="004D345F"/>
    <w:rsid w:val="004D41B4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69C"/>
    <w:rsid w:val="005376E0"/>
    <w:rsid w:val="005446D7"/>
    <w:rsid w:val="00547DDD"/>
    <w:rsid w:val="00551289"/>
    <w:rsid w:val="005553E9"/>
    <w:rsid w:val="00557155"/>
    <w:rsid w:val="00557ADF"/>
    <w:rsid w:val="00565110"/>
    <w:rsid w:val="005702B1"/>
    <w:rsid w:val="005704F8"/>
    <w:rsid w:val="0057258C"/>
    <w:rsid w:val="00582A87"/>
    <w:rsid w:val="005853DF"/>
    <w:rsid w:val="00585C35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A2E6B"/>
    <w:rsid w:val="006A4403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0FC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81B"/>
    <w:rsid w:val="00797887"/>
    <w:rsid w:val="007A02A3"/>
    <w:rsid w:val="007A07CD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499E"/>
    <w:rsid w:val="00810BA7"/>
    <w:rsid w:val="00811A33"/>
    <w:rsid w:val="008123E9"/>
    <w:rsid w:val="00812439"/>
    <w:rsid w:val="0081667D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F2017"/>
    <w:rsid w:val="008F70D7"/>
    <w:rsid w:val="00900043"/>
    <w:rsid w:val="00900CE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4E4"/>
    <w:rsid w:val="00927744"/>
    <w:rsid w:val="00927D2C"/>
    <w:rsid w:val="00933ED9"/>
    <w:rsid w:val="009348FF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1D3D"/>
    <w:rsid w:val="00967399"/>
    <w:rsid w:val="0097069E"/>
    <w:rsid w:val="00972308"/>
    <w:rsid w:val="0097363D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66A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176F"/>
    <w:rsid w:val="00A123CC"/>
    <w:rsid w:val="00A12F84"/>
    <w:rsid w:val="00A13FFC"/>
    <w:rsid w:val="00A14441"/>
    <w:rsid w:val="00A144B6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139F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AF45C4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370B0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A1891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4632F"/>
    <w:rsid w:val="00C50F84"/>
    <w:rsid w:val="00C5299C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5849"/>
    <w:rsid w:val="00D075D8"/>
    <w:rsid w:val="00D112B4"/>
    <w:rsid w:val="00D13552"/>
    <w:rsid w:val="00D14609"/>
    <w:rsid w:val="00D15612"/>
    <w:rsid w:val="00D15884"/>
    <w:rsid w:val="00D15FE7"/>
    <w:rsid w:val="00D163FE"/>
    <w:rsid w:val="00D20757"/>
    <w:rsid w:val="00D20A3B"/>
    <w:rsid w:val="00D21C06"/>
    <w:rsid w:val="00D25CCD"/>
    <w:rsid w:val="00D32543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2EF6"/>
    <w:rsid w:val="00D90079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6042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7405"/>
    <w:rsid w:val="00E606DD"/>
    <w:rsid w:val="00E607D0"/>
    <w:rsid w:val="00E6174B"/>
    <w:rsid w:val="00E62846"/>
    <w:rsid w:val="00E63B43"/>
    <w:rsid w:val="00E66B12"/>
    <w:rsid w:val="00E67383"/>
    <w:rsid w:val="00E707B6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0A8F"/>
    <w:rsid w:val="00EF217D"/>
    <w:rsid w:val="00EF37A3"/>
    <w:rsid w:val="00EF3D21"/>
    <w:rsid w:val="00EF4F94"/>
    <w:rsid w:val="00F018C0"/>
    <w:rsid w:val="00F03049"/>
    <w:rsid w:val="00F122F0"/>
    <w:rsid w:val="00F12321"/>
    <w:rsid w:val="00F13DF8"/>
    <w:rsid w:val="00F143CF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306E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3EAB"/>
    <w:rsid w:val="00F84C8E"/>
    <w:rsid w:val="00F85C30"/>
    <w:rsid w:val="00F875BF"/>
    <w:rsid w:val="00F93EB0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2C89"/>
    <w:rsid w:val="00FD2ED6"/>
    <w:rsid w:val="00FD4A47"/>
    <w:rsid w:val="00FD4CF7"/>
    <w:rsid w:val="00FD4E42"/>
    <w:rsid w:val="00FD53A9"/>
    <w:rsid w:val="00FD5BC2"/>
    <w:rsid w:val="00FD63E6"/>
    <w:rsid w:val="00FD68A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B39D9-7F1E-4A3F-A91C-A110D24AF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75</TotalTime>
  <Pages>7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6231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12</cp:revision>
  <cp:lastPrinted>2025-02-07T06:18:00Z</cp:lastPrinted>
  <dcterms:created xsi:type="dcterms:W3CDTF">2025-04-18T04:09:00Z</dcterms:created>
  <dcterms:modified xsi:type="dcterms:W3CDTF">2026-05-07T02:10:00Z</dcterms:modified>
</cp:coreProperties>
</file>